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012A55FE" w:rsidR="005B549F" w:rsidRDefault="00214080" w:rsidP="00464C0D">
      <w:pPr>
        <w:pStyle w:val="Title"/>
      </w:pPr>
      <w:r>
        <w:t>3 Point Hitching Activity</w:t>
      </w:r>
    </w:p>
    <w:p w14:paraId="3EDE3FDC" w14:textId="1675FE81" w:rsidR="00DC59D2" w:rsidRDefault="00A17D93" w:rsidP="00DC59D2">
      <w:r>
        <w:t>All equipment must be checked at the beginning of each day prior to operation.  The operator is responsible for checking the equipment for</w:t>
      </w:r>
      <w:r w:rsidR="00B87F5A">
        <w:t xml:space="preserve"> safety issues, maintenance needs and overall health of the equipment.  </w:t>
      </w:r>
      <w:r w:rsidR="00214080">
        <w:t xml:space="preserve">Maintain a safe environment, supervise students throughout the activity. </w:t>
      </w:r>
    </w:p>
    <w:p w14:paraId="129809CD" w14:textId="760BD459" w:rsidR="00DC59D2" w:rsidRPr="00DC59D2" w:rsidRDefault="00DC59D2" w:rsidP="00DC59D2">
      <w:pPr>
        <w:sectPr w:rsidR="00DC59D2" w:rsidRPr="00DC59D2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77AC0328" w14:textId="5993C2CA" w:rsidR="00E75A06" w:rsidRDefault="00B87F5A" w:rsidP="00464C0D">
      <w:pPr>
        <w:pStyle w:val="Heading1"/>
      </w:pPr>
      <w:r>
        <w:t>Equipment:</w:t>
      </w:r>
    </w:p>
    <w:p w14:paraId="6582FEB5" w14:textId="517B4AE9" w:rsidR="00B87F5A" w:rsidRDefault="00B87F5A" w:rsidP="00726CDC">
      <w:pPr>
        <w:pStyle w:val="NoSpacing"/>
      </w:pPr>
      <w:r>
        <w:t xml:space="preserve">Implement </w:t>
      </w:r>
    </w:p>
    <w:p w14:paraId="4DD72AF4" w14:textId="042F8C9A" w:rsidR="00E75A06" w:rsidRDefault="00B87F5A" w:rsidP="00726CDC">
      <w:pPr>
        <w:pStyle w:val="NoSpacing"/>
      </w:pPr>
      <w:r>
        <w:t>Tractor</w:t>
      </w:r>
    </w:p>
    <w:p w14:paraId="166FBB30" w14:textId="3C25F4CF" w:rsidR="00B87F5A" w:rsidRDefault="00B87F5A" w:rsidP="00726CDC">
      <w:pPr>
        <w:pStyle w:val="NoSpacing"/>
      </w:pPr>
    </w:p>
    <w:p w14:paraId="172D740E" w14:textId="77777777" w:rsidR="00B87F5A" w:rsidRDefault="00B87F5A" w:rsidP="00726CDC">
      <w:pPr>
        <w:pStyle w:val="NoSpacing"/>
      </w:pPr>
    </w:p>
    <w:p w14:paraId="46C2D0B0" w14:textId="77777777" w:rsidR="00B87F5A" w:rsidRDefault="00B87F5A" w:rsidP="00726CDC">
      <w:pPr>
        <w:pStyle w:val="NoSpacing"/>
      </w:pPr>
    </w:p>
    <w:p w14:paraId="09EEB571" w14:textId="1F517DC7" w:rsidR="00E75A06" w:rsidRDefault="00E75A06" w:rsidP="00B87F5A">
      <w:pPr>
        <w:pStyle w:val="NoSpacing"/>
      </w:pPr>
    </w:p>
    <w:p w14:paraId="6DBCCB9F" w14:textId="77777777" w:rsidR="00DC59D2" w:rsidRDefault="00DC59D2" w:rsidP="00464C0D">
      <w:pPr>
        <w:pStyle w:val="Heading1"/>
        <w:sectPr w:rsidR="00DC59D2" w:rsidSect="00DC59D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3166BAA9" w14:textId="3F8390E6" w:rsidR="00E75A06" w:rsidRDefault="00C92568" w:rsidP="00464C0D">
      <w:pPr>
        <w:pStyle w:val="Heading1"/>
      </w:pPr>
      <w:r>
        <w:t>Procedure</w:t>
      </w:r>
      <w:r w:rsidR="00E75A06">
        <w:t>:</w:t>
      </w:r>
    </w:p>
    <w:p w14:paraId="0AC8F293" w14:textId="598F846C" w:rsidR="00095BE9" w:rsidRDefault="00214080" w:rsidP="00214080">
      <w:pPr>
        <w:pStyle w:val="ListParagraph"/>
        <w:numPr>
          <w:ilvl w:val="0"/>
          <w:numId w:val="37"/>
        </w:numPr>
      </w:pPr>
      <w:r>
        <w:t>Setup a driving course and demonstrate to students the objectives of this activity</w:t>
      </w:r>
    </w:p>
    <w:p w14:paraId="71D816D9" w14:textId="6E1CC175" w:rsidR="00214080" w:rsidRDefault="00214080" w:rsidP="00214080">
      <w:pPr>
        <w:pStyle w:val="ListParagraph"/>
        <w:numPr>
          <w:ilvl w:val="0"/>
          <w:numId w:val="37"/>
        </w:numPr>
        <w:spacing w:after="0"/>
      </w:pPr>
      <w:r>
        <w:t>Students will need to do a pre-operation check prior to operating the equipment</w:t>
      </w:r>
    </w:p>
    <w:p w14:paraId="22B013AB" w14:textId="77777777" w:rsidR="00214080" w:rsidRDefault="00214080" w:rsidP="00214080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bCs/>
          <w:sz w:val="24"/>
          <w:szCs w:val="24"/>
        </w:rPr>
      </w:pPr>
      <w:r w:rsidRPr="00FB76FC">
        <w:rPr>
          <w:rFonts w:eastAsia="Times New Roman" w:cstheme="minorHAnsi"/>
          <w:bCs/>
          <w:sz w:val="24"/>
          <w:szCs w:val="24"/>
        </w:rPr>
        <w:t>Practice three-point hitching.  Hook up equipment</w:t>
      </w:r>
      <w:r>
        <w:rPr>
          <w:rFonts w:eastAsia="Times New Roman" w:cstheme="minorHAnsi"/>
          <w:bCs/>
          <w:sz w:val="24"/>
          <w:szCs w:val="24"/>
        </w:rPr>
        <w:t>.</w:t>
      </w:r>
    </w:p>
    <w:p w14:paraId="57EF3906" w14:textId="77777777" w:rsidR="00214080" w:rsidRPr="00FB76FC" w:rsidRDefault="00214080" w:rsidP="00214080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Cs/>
          <w:sz w:val="24"/>
          <w:szCs w:val="24"/>
        </w:rPr>
        <w:t>Use the proper sequence below when hitching:</w:t>
      </w:r>
    </w:p>
    <w:p w14:paraId="0F6B73F9" w14:textId="77777777" w:rsidR="00214080" w:rsidRDefault="00214080" w:rsidP="00214080">
      <w:pPr>
        <w:spacing w:after="0" w:line="240" w:lineRule="auto"/>
        <w:ind w:firstLine="720"/>
        <w:rPr>
          <w:rFonts w:eastAsia="Times New Roman" w:cstheme="minorHAnsi"/>
          <w:bCs/>
          <w:sz w:val="24"/>
          <w:szCs w:val="24"/>
          <w:u w:val="single"/>
        </w:rPr>
      </w:pPr>
      <w:r w:rsidRPr="00FB76FC">
        <w:rPr>
          <w:rFonts w:eastAsia="Times New Roman" w:cstheme="minorHAnsi"/>
          <w:bCs/>
          <w:sz w:val="24"/>
          <w:szCs w:val="24"/>
          <w:u w:val="single"/>
        </w:rPr>
        <w:t>Lower left, lower right, top link</w:t>
      </w:r>
    </w:p>
    <w:p w14:paraId="284CD44D" w14:textId="77777777" w:rsidR="00214080" w:rsidRPr="00FB76FC" w:rsidRDefault="00214080" w:rsidP="00214080">
      <w:pPr>
        <w:pStyle w:val="ListParagraph"/>
        <w:numPr>
          <w:ilvl w:val="0"/>
          <w:numId w:val="37"/>
        </w:numPr>
        <w:spacing w:after="0" w:line="240" w:lineRule="auto"/>
        <w:rPr>
          <w:rFonts w:eastAsia="Times New Roman" w:cstheme="minorHAnsi"/>
          <w:bCs/>
          <w:sz w:val="24"/>
          <w:szCs w:val="24"/>
          <w:u w:val="single"/>
        </w:rPr>
      </w:pPr>
      <w:r>
        <w:rPr>
          <w:rFonts w:eastAsia="Times New Roman" w:cstheme="minorHAnsi"/>
          <w:bCs/>
          <w:sz w:val="24"/>
          <w:szCs w:val="24"/>
        </w:rPr>
        <w:t>Make sure to adjust implement properly and use the implement stabilizers.</w:t>
      </w:r>
    </w:p>
    <w:p w14:paraId="26795455" w14:textId="77777777" w:rsidR="00214080" w:rsidRPr="00FB76FC" w:rsidRDefault="00214080" w:rsidP="00214080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bCs/>
          <w:sz w:val="24"/>
          <w:szCs w:val="24"/>
        </w:rPr>
      </w:pPr>
      <w:r w:rsidRPr="00FB76FC">
        <w:rPr>
          <w:rFonts w:eastAsia="Times New Roman" w:cstheme="minorHAnsi"/>
          <w:bCs/>
          <w:sz w:val="24"/>
          <w:szCs w:val="24"/>
        </w:rPr>
        <w:t>Practice maneuvering equipment around the field.</w:t>
      </w:r>
    </w:p>
    <w:p w14:paraId="17A509DD" w14:textId="77777777" w:rsidR="00214080" w:rsidRDefault="00214080" w:rsidP="00214080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bCs/>
          <w:sz w:val="24"/>
          <w:szCs w:val="24"/>
        </w:rPr>
      </w:pPr>
      <w:r w:rsidRPr="00FB76FC">
        <w:rPr>
          <w:rFonts w:eastAsia="Times New Roman" w:cstheme="minorHAnsi"/>
          <w:bCs/>
          <w:sz w:val="24"/>
          <w:szCs w:val="24"/>
        </w:rPr>
        <w:t>Practice backing in a straight line.</w:t>
      </w:r>
    </w:p>
    <w:p w14:paraId="3178139D" w14:textId="77777777" w:rsidR="00214080" w:rsidRDefault="00214080" w:rsidP="00214080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bCs/>
          <w:sz w:val="24"/>
          <w:szCs w:val="24"/>
        </w:rPr>
      </w:pPr>
      <w:r>
        <w:rPr>
          <w:rFonts w:eastAsia="Times New Roman" w:cstheme="minorHAnsi"/>
          <w:bCs/>
          <w:sz w:val="24"/>
          <w:szCs w:val="24"/>
        </w:rPr>
        <w:t>Lower the implement to the ground and use the proper sequence when unhitching equipment.</w:t>
      </w:r>
    </w:p>
    <w:p w14:paraId="66954DF1" w14:textId="77777777" w:rsidR="00214080" w:rsidRDefault="00214080" w:rsidP="00214080">
      <w:pPr>
        <w:spacing w:after="0" w:line="240" w:lineRule="auto"/>
        <w:ind w:firstLine="720"/>
        <w:rPr>
          <w:rFonts w:eastAsia="Times New Roman" w:cstheme="minorHAnsi"/>
          <w:bCs/>
          <w:sz w:val="24"/>
          <w:szCs w:val="24"/>
          <w:u w:val="single"/>
        </w:rPr>
      </w:pPr>
      <w:r>
        <w:rPr>
          <w:rFonts w:eastAsia="Times New Roman" w:cstheme="minorHAnsi"/>
          <w:bCs/>
          <w:sz w:val="24"/>
          <w:szCs w:val="24"/>
          <w:u w:val="single"/>
        </w:rPr>
        <w:t>Top link, lower right, lower left</w:t>
      </w:r>
    </w:p>
    <w:p w14:paraId="08DC0393" w14:textId="77777777" w:rsidR="00214080" w:rsidRPr="00FB76FC" w:rsidRDefault="00214080" w:rsidP="00214080">
      <w:pPr>
        <w:pStyle w:val="ListParagraph"/>
        <w:numPr>
          <w:ilvl w:val="0"/>
          <w:numId w:val="37"/>
        </w:numPr>
        <w:spacing w:after="0" w:line="240" w:lineRule="auto"/>
        <w:rPr>
          <w:rFonts w:eastAsia="Times New Roman" w:cstheme="minorHAnsi"/>
          <w:bCs/>
          <w:sz w:val="24"/>
          <w:szCs w:val="24"/>
          <w:u w:val="single"/>
        </w:rPr>
      </w:pPr>
      <w:proofErr w:type="gramStart"/>
      <w:r>
        <w:rPr>
          <w:rFonts w:eastAsia="Times New Roman" w:cstheme="minorHAnsi"/>
          <w:bCs/>
          <w:sz w:val="24"/>
          <w:szCs w:val="24"/>
        </w:rPr>
        <w:t>Safely park</w:t>
      </w:r>
      <w:proofErr w:type="gramEnd"/>
      <w:r>
        <w:rPr>
          <w:rFonts w:eastAsia="Times New Roman" w:cstheme="minorHAnsi"/>
          <w:bCs/>
          <w:sz w:val="24"/>
          <w:szCs w:val="24"/>
        </w:rPr>
        <w:t xml:space="preserve"> your tractor in the specified stall.</w:t>
      </w:r>
    </w:p>
    <w:p w14:paraId="7B81DCE4" w14:textId="77777777" w:rsidR="00214080" w:rsidRPr="00FB76FC" w:rsidRDefault="00214080" w:rsidP="00214080">
      <w:pPr>
        <w:numPr>
          <w:ilvl w:val="0"/>
          <w:numId w:val="37"/>
        </w:numPr>
        <w:spacing w:after="0" w:line="240" w:lineRule="auto"/>
        <w:rPr>
          <w:rFonts w:eastAsia="Times New Roman" w:cstheme="minorHAnsi"/>
          <w:bCs/>
          <w:sz w:val="24"/>
          <w:szCs w:val="24"/>
        </w:rPr>
      </w:pPr>
      <w:r w:rsidRPr="00FB76FC">
        <w:rPr>
          <w:rFonts w:eastAsia="Times New Roman" w:cstheme="minorHAnsi"/>
          <w:bCs/>
          <w:sz w:val="24"/>
          <w:szCs w:val="24"/>
        </w:rPr>
        <w:t>List the Make</w:t>
      </w:r>
      <w:r>
        <w:rPr>
          <w:rFonts w:eastAsia="Times New Roman" w:cstheme="minorHAnsi"/>
          <w:bCs/>
          <w:sz w:val="24"/>
          <w:szCs w:val="24"/>
        </w:rPr>
        <w:t xml:space="preserve"> and Model of the tractor you operated:</w:t>
      </w:r>
    </w:p>
    <w:p w14:paraId="5F16D98C" w14:textId="77777777" w:rsidR="00214080" w:rsidRDefault="00214080" w:rsidP="00214080">
      <w:pPr>
        <w:spacing w:after="0" w:line="240" w:lineRule="auto"/>
        <w:rPr>
          <w:rFonts w:eastAsia="Times New Roman" w:cstheme="minorHAnsi"/>
          <w:bCs/>
          <w:sz w:val="24"/>
          <w:szCs w:val="24"/>
        </w:rPr>
      </w:pPr>
    </w:p>
    <w:p w14:paraId="40040366" w14:textId="112F4FD8" w:rsidR="00214080" w:rsidRDefault="00214080" w:rsidP="00214080">
      <w:pPr>
        <w:spacing w:after="0" w:line="240" w:lineRule="auto"/>
        <w:ind w:firstLine="720"/>
        <w:rPr>
          <w:rFonts w:eastAsia="Times New Roman" w:cstheme="minorHAnsi"/>
          <w:bCs/>
          <w:sz w:val="24"/>
          <w:szCs w:val="24"/>
        </w:rPr>
      </w:pPr>
      <w:r w:rsidRPr="00FB76FC">
        <w:rPr>
          <w:rFonts w:eastAsia="Times New Roman" w:cstheme="minorHAnsi"/>
          <w:bCs/>
          <w:sz w:val="24"/>
          <w:szCs w:val="24"/>
        </w:rPr>
        <w:t xml:space="preserve">Make __________ Model ___________ </w:t>
      </w:r>
    </w:p>
    <w:p w14:paraId="75034189" w14:textId="77777777" w:rsidR="00214080" w:rsidRPr="00FB76FC" w:rsidRDefault="00214080" w:rsidP="00214080">
      <w:pPr>
        <w:spacing w:after="0" w:line="240" w:lineRule="auto"/>
        <w:rPr>
          <w:rFonts w:eastAsia="Times New Roman" w:cstheme="minorHAnsi"/>
          <w:bCs/>
          <w:sz w:val="24"/>
          <w:szCs w:val="24"/>
        </w:rPr>
      </w:pPr>
    </w:p>
    <w:p w14:paraId="3A1CFB20" w14:textId="29086BF7" w:rsidR="003D08B5" w:rsidRDefault="003D08B5" w:rsidP="00C61215">
      <w:pPr>
        <w:pStyle w:val="Heading1"/>
      </w:pPr>
      <w:r>
        <w:t>Teac</w:t>
      </w:r>
      <w:r w:rsidR="00C61215">
        <w:t>h</w:t>
      </w:r>
      <w:r>
        <w:t>ing Notes</w:t>
      </w:r>
    </w:p>
    <w:p w14:paraId="7F2BA0A7" w14:textId="628239C1" w:rsidR="00C61215" w:rsidRDefault="00214080" w:rsidP="00213D42">
      <w:pPr>
        <w:pStyle w:val="ListParagraph"/>
        <w:numPr>
          <w:ilvl w:val="0"/>
          <w:numId w:val="4"/>
        </w:numPr>
      </w:pPr>
      <w:r>
        <w:t>Students should practice hitching equipment multiple times</w:t>
      </w:r>
    </w:p>
    <w:p w14:paraId="63C90B80" w14:textId="3BD7C973" w:rsidR="00C61215" w:rsidRDefault="00214080" w:rsidP="00213D42">
      <w:pPr>
        <w:pStyle w:val="ListParagraph"/>
        <w:numPr>
          <w:ilvl w:val="0"/>
          <w:numId w:val="4"/>
        </w:numPr>
      </w:pPr>
      <w:r>
        <w:t>This activity can be used with multiple pieces of equipment</w:t>
      </w:r>
    </w:p>
    <w:p w14:paraId="343D33E8" w14:textId="128F24F0" w:rsidR="00C61215" w:rsidRDefault="00214080" w:rsidP="00213D42">
      <w:pPr>
        <w:pStyle w:val="ListParagraph"/>
        <w:numPr>
          <w:ilvl w:val="0"/>
          <w:numId w:val="4"/>
        </w:numPr>
      </w:pPr>
      <w:r>
        <w:t>Students should be able to identify what category hitch is on the equipment</w:t>
      </w:r>
    </w:p>
    <w:p w14:paraId="1888BCB8" w14:textId="22021930" w:rsidR="00214080" w:rsidRDefault="00214080" w:rsidP="00213D42">
      <w:pPr>
        <w:pStyle w:val="ListParagraph"/>
        <w:numPr>
          <w:ilvl w:val="0"/>
          <w:numId w:val="4"/>
        </w:numPr>
      </w:pPr>
      <w:r>
        <w:t>Large pieces of equipment are incredibly dangerous to hitch</w:t>
      </w:r>
    </w:p>
    <w:p w14:paraId="79431A0F" w14:textId="02255B22" w:rsidR="003C5ABE" w:rsidRDefault="003C5ABE" w:rsidP="003C5ABE"/>
    <w:p w14:paraId="6E25CDF0" w14:textId="28CB9709" w:rsidR="003C5ABE" w:rsidRDefault="003C5ABE" w:rsidP="003C5ABE"/>
    <w:p w14:paraId="256DF4A3" w14:textId="1C12DD35" w:rsidR="003C5ABE" w:rsidRDefault="003C5ABE" w:rsidP="003C5ABE"/>
    <w:p w14:paraId="1ABD0E1A" w14:textId="3B804FD9" w:rsidR="003C5ABE" w:rsidRDefault="003C5ABE" w:rsidP="003C5ABE"/>
    <w:p w14:paraId="448410C6" w14:textId="53C03187" w:rsidR="003C5ABE" w:rsidRDefault="003C5ABE" w:rsidP="003C5ABE"/>
    <w:p w14:paraId="776BCE71" w14:textId="439A622E" w:rsidR="003C5ABE" w:rsidRDefault="003C5ABE" w:rsidP="003C5ABE"/>
    <w:sectPr w:rsidR="003C5ABE" w:rsidSect="00DC59D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B1380" w14:textId="77777777" w:rsidR="008F5C92" w:rsidRDefault="008F5C92" w:rsidP="00CD71D0">
      <w:pPr>
        <w:spacing w:after="0" w:line="240" w:lineRule="auto"/>
      </w:pPr>
      <w:r>
        <w:separator/>
      </w:r>
    </w:p>
  </w:endnote>
  <w:endnote w:type="continuationSeparator" w:id="0">
    <w:p w14:paraId="389995A3" w14:textId="77777777" w:rsidR="008F5C92" w:rsidRDefault="008F5C92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3561C4F3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214080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0ACDC" w14:textId="77777777" w:rsidR="008F5C92" w:rsidRDefault="008F5C92" w:rsidP="00CD71D0">
      <w:pPr>
        <w:spacing w:after="0" w:line="240" w:lineRule="auto"/>
      </w:pPr>
      <w:r>
        <w:separator/>
      </w:r>
    </w:p>
  </w:footnote>
  <w:footnote w:type="continuationSeparator" w:id="0">
    <w:p w14:paraId="166CDB0D" w14:textId="77777777" w:rsidR="008F5C92" w:rsidRDefault="008F5C92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057DE95B" w:rsidR="00056BCD" w:rsidRDefault="00056BCD" w:rsidP="00056BCD">
    <w:pPr>
      <w:pStyle w:val="Header"/>
    </w:pPr>
    <w:r>
      <w:t xml:space="preserve">Oregon FFA </w:t>
    </w:r>
    <w:r>
      <w:tab/>
    </w:r>
    <w:r w:rsidR="00A17D93">
      <w:t>Machinery</w:t>
    </w:r>
    <w:r>
      <w:tab/>
    </w:r>
    <w:fldSimple w:instr=" STYLEREF  Title  \* MERGEFORMAT ">
      <w:r w:rsidR="00214080">
        <w:rPr>
          <w:noProof/>
        </w:rPr>
        <w:t>3 Point Hitching Activity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6D2804"/>
    <w:multiLevelType w:val="hybridMultilevel"/>
    <w:tmpl w:val="60807F1A"/>
    <w:lvl w:ilvl="0" w:tplc="FC0E502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B6DB2"/>
    <w:multiLevelType w:val="hybridMultilevel"/>
    <w:tmpl w:val="26E45F1E"/>
    <w:lvl w:ilvl="0" w:tplc="FC0E502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F35034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4510B61"/>
    <w:multiLevelType w:val="hybridMultilevel"/>
    <w:tmpl w:val="93909F74"/>
    <w:lvl w:ilvl="0" w:tplc="97783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36"/>
  </w:num>
  <w:num w:numId="2" w16cid:durableId="532883076">
    <w:abstractNumId w:val="22"/>
  </w:num>
  <w:num w:numId="3" w16cid:durableId="1688143260">
    <w:abstractNumId w:val="16"/>
  </w:num>
  <w:num w:numId="4" w16cid:durableId="320041939">
    <w:abstractNumId w:val="14"/>
  </w:num>
  <w:num w:numId="5" w16cid:durableId="1238786984">
    <w:abstractNumId w:val="25"/>
  </w:num>
  <w:num w:numId="6" w16cid:durableId="1532037393">
    <w:abstractNumId w:val="28"/>
  </w:num>
  <w:num w:numId="7" w16cid:durableId="1269655105">
    <w:abstractNumId w:val="15"/>
  </w:num>
  <w:num w:numId="8" w16cid:durableId="1093161213">
    <w:abstractNumId w:val="32"/>
  </w:num>
  <w:num w:numId="9" w16cid:durableId="1867138649">
    <w:abstractNumId w:val="12"/>
  </w:num>
  <w:num w:numId="10" w16cid:durableId="1619291114">
    <w:abstractNumId w:val="3"/>
  </w:num>
  <w:num w:numId="11" w16cid:durableId="234248285">
    <w:abstractNumId w:val="17"/>
  </w:num>
  <w:num w:numId="12" w16cid:durableId="709308004">
    <w:abstractNumId w:val="29"/>
  </w:num>
  <w:num w:numId="13" w16cid:durableId="33119727">
    <w:abstractNumId w:val="37"/>
  </w:num>
  <w:num w:numId="14" w16cid:durableId="1983919531">
    <w:abstractNumId w:val="24"/>
  </w:num>
  <w:num w:numId="15" w16cid:durableId="170072787">
    <w:abstractNumId w:val="6"/>
  </w:num>
  <w:num w:numId="16" w16cid:durableId="1739546439">
    <w:abstractNumId w:val="5"/>
  </w:num>
  <w:num w:numId="17" w16cid:durableId="1109665833">
    <w:abstractNumId w:val="19"/>
  </w:num>
  <w:num w:numId="18" w16cid:durableId="980622018">
    <w:abstractNumId w:val="7"/>
  </w:num>
  <w:num w:numId="19" w16cid:durableId="720783968">
    <w:abstractNumId w:val="11"/>
  </w:num>
  <w:num w:numId="20" w16cid:durableId="2001038560">
    <w:abstractNumId w:val="18"/>
  </w:num>
  <w:num w:numId="21" w16cid:durableId="1115753626">
    <w:abstractNumId w:val="27"/>
  </w:num>
  <w:num w:numId="22" w16cid:durableId="1316565486">
    <w:abstractNumId w:val="13"/>
  </w:num>
  <w:num w:numId="23" w16cid:durableId="1283463573">
    <w:abstractNumId w:val="9"/>
  </w:num>
  <w:num w:numId="24" w16cid:durableId="1664889169">
    <w:abstractNumId w:val="23"/>
  </w:num>
  <w:num w:numId="25" w16cid:durableId="885221321">
    <w:abstractNumId w:val="4"/>
  </w:num>
  <w:num w:numId="26" w16cid:durableId="1894730958">
    <w:abstractNumId w:val="0"/>
  </w:num>
  <w:num w:numId="27" w16cid:durableId="280889971">
    <w:abstractNumId w:val="10"/>
  </w:num>
  <w:num w:numId="28" w16cid:durableId="1864631475">
    <w:abstractNumId w:val="20"/>
  </w:num>
  <w:num w:numId="29" w16cid:durableId="1719087050">
    <w:abstractNumId w:val="34"/>
  </w:num>
  <w:num w:numId="30" w16cid:durableId="818496982">
    <w:abstractNumId w:val="21"/>
  </w:num>
  <w:num w:numId="31" w16cid:durableId="510609942">
    <w:abstractNumId w:val="26"/>
  </w:num>
  <w:num w:numId="32" w16cid:durableId="15231073">
    <w:abstractNumId w:val="2"/>
  </w:num>
  <w:num w:numId="33" w16cid:durableId="391198485">
    <w:abstractNumId w:val="1"/>
  </w:num>
  <w:num w:numId="34" w16cid:durableId="1395202873">
    <w:abstractNumId w:val="35"/>
  </w:num>
  <w:num w:numId="35" w16cid:durableId="327637748">
    <w:abstractNumId w:val="8"/>
  </w:num>
  <w:num w:numId="36" w16cid:durableId="2084521757">
    <w:abstractNumId w:val="30"/>
  </w:num>
  <w:num w:numId="37" w16cid:durableId="1613707295">
    <w:abstractNumId w:val="33"/>
  </w:num>
  <w:num w:numId="38" w16cid:durableId="70025306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95BE9"/>
    <w:rsid w:val="000E6131"/>
    <w:rsid w:val="00102AFC"/>
    <w:rsid w:val="00132629"/>
    <w:rsid w:val="00183F44"/>
    <w:rsid w:val="00207B0D"/>
    <w:rsid w:val="00212093"/>
    <w:rsid w:val="00213D42"/>
    <w:rsid w:val="00214080"/>
    <w:rsid w:val="00266CF0"/>
    <w:rsid w:val="002E0F41"/>
    <w:rsid w:val="003A273B"/>
    <w:rsid w:val="003C5ABE"/>
    <w:rsid w:val="003C5B2F"/>
    <w:rsid w:val="003D08B5"/>
    <w:rsid w:val="00464C0D"/>
    <w:rsid w:val="005B549F"/>
    <w:rsid w:val="005D16B1"/>
    <w:rsid w:val="00654ECF"/>
    <w:rsid w:val="00672761"/>
    <w:rsid w:val="00726CDC"/>
    <w:rsid w:val="00807F4B"/>
    <w:rsid w:val="008F5C92"/>
    <w:rsid w:val="00977AF9"/>
    <w:rsid w:val="00992739"/>
    <w:rsid w:val="00A03E6C"/>
    <w:rsid w:val="00A17D93"/>
    <w:rsid w:val="00A9258A"/>
    <w:rsid w:val="00B87F5A"/>
    <w:rsid w:val="00C04B4B"/>
    <w:rsid w:val="00C61215"/>
    <w:rsid w:val="00C92568"/>
    <w:rsid w:val="00C94841"/>
    <w:rsid w:val="00CB404F"/>
    <w:rsid w:val="00CD71D0"/>
    <w:rsid w:val="00CE2A2C"/>
    <w:rsid w:val="00CF1F6C"/>
    <w:rsid w:val="00DB5BDF"/>
    <w:rsid w:val="00DC59D2"/>
    <w:rsid w:val="00E70329"/>
    <w:rsid w:val="00E75A06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6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3</cp:revision>
  <dcterms:created xsi:type="dcterms:W3CDTF">2022-09-06T20:45:00Z</dcterms:created>
  <dcterms:modified xsi:type="dcterms:W3CDTF">2022-10-12T07:54:00Z</dcterms:modified>
</cp:coreProperties>
</file>